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E857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C6E85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B" w14:textId="77777777" w:rsidR="00C44B8B" w:rsidRPr="0052681C" w:rsidRDefault="00361F22" w:rsidP="00FD77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73A85">
              <w:rPr>
                <w:b/>
                <w:sz w:val="26"/>
                <w:szCs w:val="26"/>
              </w:rPr>
              <w:t>_</w:t>
            </w:r>
            <w:r w:rsidR="00A97814">
              <w:rPr>
                <w:b/>
                <w:sz w:val="26"/>
                <w:szCs w:val="26"/>
              </w:rPr>
              <w:t>1</w:t>
            </w:r>
            <w:r w:rsidR="00FD77D1">
              <w:rPr>
                <w:b/>
                <w:sz w:val="26"/>
                <w:szCs w:val="26"/>
              </w:rPr>
              <w:t>87</w:t>
            </w:r>
          </w:p>
        </w:tc>
      </w:tr>
      <w:tr w:rsidR="00C44B8B" w:rsidRPr="0052681C" w14:paraId="4C6E857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E" w14:textId="77777777" w:rsidR="00C44B8B" w:rsidRPr="0052681C" w:rsidRDefault="008E6FA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2076252</w:t>
            </w:r>
          </w:p>
        </w:tc>
      </w:tr>
    </w:tbl>
    <w:p w14:paraId="4C6E858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C6E858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C6E85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C6E8585" w14:textId="77777777" w:rsidR="00C44B8B" w:rsidRPr="0052681C" w:rsidRDefault="00C44B8B" w:rsidP="00C44B8B"/>
    <w:p w14:paraId="4C6E8586" w14:textId="77777777" w:rsidR="00C44B8B" w:rsidRPr="0052681C" w:rsidRDefault="00C44B8B" w:rsidP="00C44B8B"/>
    <w:p w14:paraId="4C6E8587" w14:textId="77777777" w:rsidR="00C44B8B" w:rsidRPr="0052681C" w:rsidRDefault="00C44B8B" w:rsidP="00C44B8B"/>
    <w:p w14:paraId="4C6E858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C6E858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C6E858A" w14:textId="77777777" w:rsidR="00612811" w:rsidRPr="00875140" w:rsidRDefault="00D9064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E6FA9" w:rsidRPr="00875140">
        <w:rPr>
          <w:b/>
          <w:sz w:val="26"/>
          <w:szCs w:val="26"/>
        </w:rPr>
        <w:t>Проводник ЗП</w:t>
      </w:r>
      <w:proofErr w:type="gramStart"/>
      <w:r w:rsidR="008E6FA9" w:rsidRPr="00875140">
        <w:rPr>
          <w:b/>
          <w:sz w:val="26"/>
          <w:szCs w:val="26"/>
        </w:rPr>
        <w:t>1</w:t>
      </w:r>
      <w:proofErr w:type="gramEnd"/>
      <w:r w:rsidR="008E6FA9" w:rsidRPr="00875140">
        <w:rPr>
          <w:b/>
          <w:sz w:val="26"/>
          <w:szCs w:val="26"/>
        </w:rPr>
        <w:t xml:space="preserve"> 3.407.1-143.8.54</w:t>
      </w:r>
      <w:r>
        <w:rPr>
          <w:b/>
          <w:sz w:val="26"/>
          <w:szCs w:val="26"/>
        </w:rPr>
        <w:t>)</w:t>
      </w:r>
      <w:r w:rsidR="0087514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75140">
        <w:rPr>
          <w:b/>
          <w:sz w:val="26"/>
          <w:szCs w:val="26"/>
        </w:rPr>
        <w:t xml:space="preserve"> </w:t>
      </w:r>
      <w:r w:rsidR="00AA670B" w:rsidRPr="00875140">
        <w:rPr>
          <w:b/>
          <w:sz w:val="26"/>
          <w:szCs w:val="26"/>
          <w:u w:val="single"/>
        </w:rPr>
        <w:t>202</w:t>
      </w:r>
      <w:r w:rsidR="00AA670B" w:rsidRPr="00875140">
        <w:rPr>
          <w:b/>
          <w:sz w:val="26"/>
          <w:szCs w:val="26"/>
          <w:u w:val="single"/>
          <w:lang w:val="en-US"/>
        </w:rPr>
        <w:t>A</w:t>
      </w:r>
    </w:p>
    <w:p w14:paraId="4C6E858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C6E858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8D" w14:textId="77777777" w:rsidR="004F4E9E" w:rsidRPr="00850D5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0D55">
        <w:rPr>
          <w:sz w:val="24"/>
          <w:szCs w:val="24"/>
        </w:rPr>
        <w:t xml:space="preserve">Технические требования, характеристики </w:t>
      </w:r>
      <w:r w:rsidR="00770408" w:rsidRPr="00850D55">
        <w:rPr>
          <w:sz w:val="24"/>
          <w:szCs w:val="24"/>
        </w:rPr>
        <w:t>линейной арматуры и гасителей вибрации</w:t>
      </w:r>
      <w:r w:rsidR="004F4E9E" w:rsidRPr="00850D55">
        <w:rPr>
          <w:sz w:val="24"/>
          <w:szCs w:val="24"/>
        </w:rPr>
        <w:t xml:space="preserve"> должны соответствовать параметрам </w:t>
      </w:r>
      <w:r w:rsidR="00850D55" w:rsidRPr="00850D55">
        <w:rPr>
          <w:sz w:val="24"/>
          <w:szCs w:val="24"/>
        </w:rPr>
        <w:t>Типового проекта</w:t>
      </w:r>
      <w:r w:rsidR="008E6FA9" w:rsidRPr="00850D55">
        <w:rPr>
          <w:sz w:val="24"/>
          <w:szCs w:val="24"/>
        </w:rPr>
        <w:t> 3.407.1-143.8.54</w:t>
      </w:r>
      <w:r w:rsidRPr="00850D55">
        <w:rPr>
          <w:sz w:val="24"/>
          <w:szCs w:val="24"/>
        </w:rPr>
        <w:t>.</w:t>
      </w:r>
    </w:p>
    <w:p w14:paraId="4C6E858E" w14:textId="77777777" w:rsidR="00A305DC" w:rsidRDefault="00850D55" w:rsidP="00821F0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C6E85C1" wp14:editId="4C6E85C2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E858F" w14:textId="77777777" w:rsidR="00850D55" w:rsidRPr="0052681C" w:rsidRDefault="00850D5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6E85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C6E859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C6E8592" w14:textId="77777777" w:rsidR="00F311BA" w:rsidRPr="0052681C" w:rsidRDefault="00F311BA" w:rsidP="00F311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C6E859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6E859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6E859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6E859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6E859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C6E85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C6E8599" w14:textId="36DCE52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CD7BAD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C6E859A" w14:textId="7409B8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35D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C6E859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C6E859C" w14:textId="77777777" w:rsidR="00DE0C6D" w:rsidRPr="0052681C" w:rsidRDefault="00843900" w:rsidP="00F311B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C6E859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C6E859E" w14:textId="77777777" w:rsidR="0052681C" w:rsidRPr="00850D55" w:rsidRDefault="00850D5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50D55">
        <w:rPr>
          <w:sz w:val="24"/>
          <w:szCs w:val="24"/>
        </w:rPr>
        <w:t>Типового проекта 3.407.1-143.8.54</w:t>
      </w:r>
      <w:r w:rsidR="0052681C" w:rsidRPr="00850D55">
        <w:rPr>
          <w:sz w:val="24"/>
          <w:szCs w:val="24"/>
        </w:rPr>
        <w:t>;</w:t>
      </w:r>
    </w:p>
    <w:p w14:paraId="4C6E859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C6E85A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C6E85A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6E85A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C6E85A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6E85A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6E85A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C6E85A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C6E85A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C0FF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C6E85A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6E85A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C6E85A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C0FF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6E85A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C6E85A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C6E85A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C6E85B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C6E85B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C6E85B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6E85B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C6E85B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6E85B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C6E85B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6E85B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C6E85B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6E85B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B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C6E85B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6E85BC" w14:textId="77777777" w:rsidR="001D6900" w:rsidRPr="0052681C" w:rsidRDefault="001D6900" w:rsidP="00451C4D">
      <w:pPr>
        <w:rPr>
          <w:sz w:val="26"/>
          <w:szCs w:val="26"/>
        </w:rPr>
      </w:pPr>
    </w:p>
    <w:p w14:paraId="4C6E85BD" w14:textId="77777777" w:rsidR="004A2665" w:rsidRPr="0052681C" w:rsidRDefault="004A2665" w:rsidP="00451C4D">
      <w:pPr>
        <w:rPr>
          <w:sz w:val="26"/>
          <w:szCs w:val="26"/>
        </w:rPr>
      </w:pPr>
    </w:p>
    <w:p w14:paraId="4C6E85BE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6E85B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C6E85C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E85C5" w14:textId="77777777" w:rsidR="00257F89" w:rsidRDefault="00257F89">
      <w:r>
        <w:separator/>
      </w:r>
    </w:p>
  </w:endnote>
  <w:endnote w:type="continuationSeparator" w:id="0">
    <w:p w14:paraId="4C6E85C6" w14:textId="77777777" w:rsidR="00257F89" w:rsidRDefault="0025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E85C3" w14:textId="77777777" w:rsidR="00257F89" w:rsidRDefault="00257F89">
      <w:r>
        <w:separator/>
      </w:r>
    </w:p>
  </w:footnote>
  <w:footnote w:type="continuationSeparator" w:id="0">
    <w:p w14:paraId="4C6E85C4" w14:textId="77777777" w:rsidR="00257F89" w:rsidRDefault="00257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E85C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C6E85C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F89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007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625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FF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30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9C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F00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D55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A85"/>
    <w:rsid w:val="0087407B"/>
    <w:rsid w:val="008740B4"/>
    <w:rsid w:val="0087433A"/>
    <w:rsid w:val="00875140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FA9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A3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5D7"/>
    <w:rsid w:val="00A937CA"/>
    <w:rsid w:val="00A9781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88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CB9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44C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BAD"/>
    <w:rsid w:val="00CD7C0C"/>
    <w:rsid w:val="00CD7F57"/>
    <w:rsid w:val="00CE1406"/>
    <w:rsid w:val="00CE1461"/>
    <w:rsid w:val="00CE186F"/>
    <w:rsid w:val="00CE6D1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761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643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01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1BA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7D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30B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E85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01D1D-C45B-4D12-96A4-799704DE62F4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1EBCB1C-6EF7-49EE-8D83-E7BAD3675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5F97E-6A3B-4147-A466-5933D32E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915</Words>
  <Characters>6922</Characters>
  <Application>Microsoft Office Word</Application>
  <DocSecurity>4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2015-10-09T08:44:00Z</dcterms:created>
  <dcterms:modified xsi:type="dcterms:W3CDTF">2015-10-09T08:44:00Z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